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31510" w14:textId="77777777" w:rsidR="00BB1573" w:rsidRPr="005A4FEB" w:rsidRDefault="00BB1573" w:rsidP="00F26549">
      <w:pPr>
        <w:pStyle w:val="Tekstpodstawowy2"/>
        <w:keepNext/>
        <w:tabs>
          <w:tab w:val="left" w:pos="4678"/>
        </w:tabs>
        <w:rPr>
          <w:rFonts w:ascii="Arial" w:hAnsi="Arial" w:cs="Arial"/>
          <w:b/>
          <w:spacing w:val="100"/>
          <w:szCs w:val="22"/>
        </w:rPr>
      </w:pPr>
    </w:p>
    <w:p w14:paraId="04CF4D64" w14:textId="77777777" w:rsidR="00304D60" w:rsidRPr="005A4FEB" w:rsidRDefault="00304D60" w:rsidP="00304D60">
      <w:pPr>
        <w:keepNext/>
        <w:jc w:val="right"/>
        <w:rPr>
          <w:rFonts w:ascii="Arial" w:hAnsi="Arial" w:cs="Arial"/>
          <w:sz w:val="22"/>
          <w:szCs w:val="22"/>
        </w:rPr>
      </w:pPr>
      <w:r w:rsidRPr="005A4FE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4CF4D67" w14:textId="77777777" w:rsidR="00304D60" w:rsidRPr="005A4FEB" w:rsidRDefault="00304D60" w:rsidP="00304D60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04CF4D69" w14:textId="7865424E" w:rsidR="00BE7155" w:rsidRPr="00F26549" w:rsidRDefault="00BE7155" w:rsidP="00743567">
      <w:pPr>
        <w:keepNext/>
        <w:rPr>
          <w:rFonts w:ascii="Arial" w:hAnsi="Arial" w:cs="Arial"/>
          <w:sz w:val="22"/>
          <w:szCs w:val="22"/>
        </w:rPr>
      </w:pPr>
      <w:r w:rsidRPr="005A4FEB">
        <w:rPr>
          <w:rFonts w:ascii="Arial" w:hAnsi="Arial" w:cs="Arial"/>
          <w:sz w:val="22"/>
          <w:szCs w:val="22"/>
        </w:rPr>
        <w:t>Nr rej.: …………………………………</w:t>
      </w:r>
    </w:p>
    <w:p w14:paraId="04CF4D6A" w14:textId="77777777" w:rsidR="00304D60" w:rsidRPr="005A4FEB" w:rsidRDefault="00304D60" w:rsidP="00304D60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5A4FEB">
        <w:rPr>
          <w:rFonts w:ascii="Arial" w:hAnsi="Arial" w:cs="Arial"/>
          <w:snapToGrid w:val="0"/>
          <w:sz w:val="22"/>
          <w:szCs w:val="22"/>
        </w:rPr>
        <w:t>Dotyczy nakazu/</w:t>
      </w:r>
      <w:proofErr w:type="gramStart"/>
      <w:r w:rsidRPr="005A4FEB">
        <w:rPr>
          <w:rFonts w:ascii="Arial" w:hAnsi="Arial" w:cs="Arial"/>
          <w:snapToGrid w:val="0"/>
          <w:sz w:val="22"/>
          <w:szCs w:val="22"/>
        </w:rPr>
        <w:t>decyzji</w:t>
      </w:r>
      <w:r w:rsidRPr="005A4FEB">
        <w:rPr>
          <w:rFonts w:ascii="Arial" w:hAnsi="Arial" w:cs="Arial"/>
          <w:snapToGrid w:val="0"/>
          <w:sz w:val="22"/>
          <w:szCs w:val="22"/>
          <w:vertAlign w:val="superscript"/>
        </w:rPr>
        <w:t>(</w:t>
      </w:r>
      <w:proofErr w:type="gramEnd"/>
      <w:r w:rsidRPr="005A4FEB">
        <w:rPr>
          <w:rFonts w:ascii="Arial" w:hAnsi="Arial" w:cs="Arial"/>
          <w:snapToGrid w:val="0"/>
          <w:sz w:val="22"/>
          <w:szCs w:val="22"/>
          <w:vertAlign w:val="superscript"/>
        </w:rPr>
        <w:t>*)</w:t>
      </w:r>
      <w:r w:rsidRPr="005A4FEB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04CF4D6B" w14:textId="77777777" w:rsidR="00304D60" w:rsidRPr="005A4FEB" w:rsidRDefault="00304D60" w:rsidP="00304D60">
      <w:pPr>
        <w:keepNext/>
        <w:jc w:val="right"/>
        <w:rPr>
          <w:rFonts w:ascii="Arial" w:hAnsi="Arial" w:cs="Arial"/>
          <w:sz w:val="22"/>
          <w:szCs w:val="22"/>
        </w:rPr>
      </w:pPr>
    </w:p>
    <w:p w14:paraId="04CF4D6C" w14:textId="77777777" w:rsidR="00304D60" w:rsidRPr="005A4FEB" w:rsidRDefault="00304D60" w:rsidP="00304D60">
      <w:pPr>
        <w:keepNext/>
        <w:jc w:val="right"/>
        <w:rPr>
          <w:rFonts w:ascii="Arial" w:hAnsi="Arial" w:cs="Arial"/>
          <w:sz w:val="22"/>
          <w:szCs w:val="22"/>
        </w:rPr>
      </w:pPr>
      <w:r w:rsidRPr="005A4FE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4CF4D6D" w14:textId="77777777" w:rsidR="00304D60" w:rsidRPr="005A4FEB" w:rsidRDefault="00304D60" w:rsidP="00304D60">
      <w:pPr>
        <w:keepNext/>
        <w:jc w:val="right"/>
        <w:rPr>
          <w:rFonts w:ascii="Arial" w:hAnsi="Arial" w:cs="Arial"/>
          <w:sz w:val="22"/>
          <w:szCs w:val="22"/>
        </w:rPr>
      </w:pPr>
      <w:r w:rsidRPr="005A4FE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4CF4D6E" w14:textId="77777777" w:rsidR="00304D60" w:rsidRPr="005A4FEB" w:rsidRDefault="00304D60" w:rsidP="00304D60">
      <w:pPr>
        <w:jc w:val="right"/>
        <w:rPr>
          <w:rFonts w:ascii="Arial" w:hAnsi="Arial" w:cs="Arial"/>
          <w:sz w:val="22"/>
          <w:szCs w:val="22"/>
        </w:rPr>
      </w:pPr>
      <w:r w:rsidRPr="005A4FE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4CF4D6F" w14:textId="77777777" w:rsidR="00304D60" w:rsidRPr="005A4FEB" w:rsidRDefault="00304D60" w:rsidP="00304D60">
      <w:pPr>
        <w:keepNext/>
        <w:jc w:val="both"/>
        <w:rPr>
          <w:rFonts w:ascii="Arial" w:hAnsi="Arial" w:cs="Arial"/>
          <w:sz w:val="22"/>
          <w:szCs w:val="22"/>
        </w:rPr>
      </w:pPr>
    </w:p>
    <w:p w14:paraId="04CF4D70" w14:textId="77777777" w:rsidR="00304D60" w:rsidRPr="005A4FEB" w:rsidRDefault="00304D60" w:rsidP="00304D60">
      <w:pPr>
        <w:keepNext/>
        <w:jc w:val="both"/>
        <w:rPr>
          <w:rFonts w:ascii="Arial" w:hAnsi="Arial" w:cs="Arial"/>
          <w:sz w:val="22"/>
          <w:szCs w:val="22"/>
        </w:rPr>
      </w:pPr>
    </w:p>
    <w:p w14:paraId="04CF4D71" w14:textId="77777777" w:rsidR="00685EDE" w:rsidRPr="005A4FEB" w:rsidRDefault="00685EDE" w:rsidP="00304D60">
      <w:pPr>
        <w:pStyle w:val="oip1"/>
        <w:keepNext/>
        <w:rPr>
          <w:rFonts w:ascii="Arial" w:hAnsi="Arial" w:cs="Arial"/>
          <w:spacing w:val="100"/>
          <w:sz w:val="22"/>
          <w:szCs w:val="22"/>
        </w:rPr>
      </w:pPr>
      <w:r w:rsidRPr="005A4FEB">
        <w:rPr>
          <w:rFonts w:ascii="Arial" w:hAnsi="Arial" w:cs="Arial"/>
          <w:spacing w:val="100"/>
          <w:sz w:val="22"/>
          <w:szCs w:val="22"/>
        </w:rPr>
        <w:t>DECYZJA</w:t>
      </w:r>
    </w:p>
    <w:p w14:paraId="04CF4D72" w14:textId="77777777" w:rsidR="00685EDE" w:rsidRPr="005A4FEB" w:rsidRDefault="00685EDE" w:rsidP="00304D60">
      <w:pPr>
        <w:rPr>
          <w:rFonts w:ascii="Arial" w:hAnsi="Arial" w:cs="Arial"/>
          <w:sz w:val="22"/>
          <w:szCs w:val="22"/>
        </w:rPr>
      </w:pPr>
    </w:p>
    <w:p w14:paraId="04CF4D73" w14:textId="2F25E26A" w:rsidR="00685EDE" w:rsidRPr="005A4FEB" w:rsidRDefault="00685EDE" w:rsidP="00304D60">
      <w:pPr>
        <w:pStyle w:val="Tekstpodstawowywcity3"/>
        <w:spacing w:line="240" w:lineRule="auto"/>
        <w:ind w:firstLine="0"/>
        <w:rPr>
          <w:rFonts w:ascii="Arial" w:hAnsi="Arial"/>
          <w:sz w:val="22"/>
          <w:szCs w:val="22"/>
        </w:rPr>
      </w:pPr>
      <w:r w:rsidRPr="005A4FEB">
        <w:rPr>
          <w:rFonts w:ascii="Arial" w:hAnsi="Arial"/>
          <w:sz w:val="22"/>
          <w:szCs w:val="22"/>
        </w:rPr>
        <w:t xml:space="preserve">Na podstawie </w:t>
      </w:r>
      <w:r w:rsidR="00C97294" w:rsidRPr="00FB18A9">
        <w:rPr>
          <w:rFonts w:ascii="Arial" w:hAnsi="Arial"/>
          <w:sz w:val="22"/>
          <w:szCs w:val="22"/>
        </w:rPr>
        <w:t>art. 151 § 1 pkt 1/§ 1 pkt 2/§ 2</w:t>
      </w:r>
      <w:r w:rsidR="00C97294" w:rsidRPr="00FB18A9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="00C97294" w:rsidRPr="00C20729">
        <w:rPr>
          <w:rFonts w:ascii="Arial" w:hAnsi="Arial" w:cs="Arial"/>
          <w:snapToGrid w:val="0"/>
          <w:sz w:val="22"/>
          <w:szCs w:val="22"/>
          <w:vertAlign w:val="superscript"/>
        </w:rPr>
        <w:t xml:space="preserve"> </w:t>
      </w:r>
      <w:r w:rsidRPr="005A4FEB">
        <w:rPr>
          <w:rFonts w:ascii="Arial" w:hAnsi="Arial"/>
          <w:sz w:val="22"/>
          <w:szCs w:val="22"/>
        </w:rPr>
        <w:t xml:space="preserve">w związku z art. 145 </w:t>
      </w:r>
      <w:r w:rsidR="00164D6A" w:rsidRPr="005A4FEB">
        <w:rPr>
          <w:rFonts w:ascii="Arial" w:hAnsi="Arial"/>
          <w:sz w:val="22"/>
          <w:szCs w:val="22"/>
        </w:rPr>
        <w:t xml:space="preserve">§ </w:t>
      </w:r>
      <w:r w:rsidR="00B1451C" w:rsidRPr="005A4FEB">
        <w:rPr>
          <w:rFonts w:ascii="Arial" w:hAnsi="Arial"/>
          <w:sz w:val="22"/>
          <w:szCs w:val="22"/>
        </w:rPr>
        <w:t>1 pkt</w:t>
      </w:r>
      <w:r w:rsidR="00164D6A" w:rsidRPr="005A4FEB">
        <w:rPr>
          <w:rFonts w:ascii="Arial" w:hAnsi="Arial"/>
          <w:sz w:val="22"/>
          <w:szCs w:val="22"/>
        </w:rPr>
        <w:t xml:space="preserve"> 1/2/3/4/5/6/7/8</w:t>
      </w:r>
      <w:r w:rsidR="00164D6A" w:rsidRPr="005A4FEB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5A4FEB">
        <w:rPr>
          <w:rFonts w:ascii="Arial" w:hAnsi="Arial"/>
          <w:sz w:val="22"/>
          <w:szCs w:val="22"/>
        </w:rPr>
        <w:t xml:space="preserve"> Kodeksu postępowania administracyjnego oraz art. 19 ust. 1 pkt 5 ustawy z dnia 13 kwietnia 2007 r. o Państwowej Inspekc</w:t>
      </w:r>
      <w:r w:rsidR="00A33775" w:rsidRPr="005A4FEB">
        <w:rPr>
          <w:rFonts w:ascii="Arial" w:hAnsi="Arial"/>
          <w:sz w:val="22"/>
          <w:szCs w:val="22"/>
        </w:rPr>
        <w:t xml:space="preserve">ji Pracy </w:t>
      </w:r>
      <w:r w:rsidR="005A4FEB" w:rsidRPr="005A4FEB">
        <w:rPr>
          <w:rFonts w:ascii="Arial" w:hAnsi="Arial" w:cs="Arial"/>
          <w:sz w:val="22"/>
          <w:szCs w:val="22"/>
        </w:rPr>
        <w:t>(Dz. U. z 202</w:t>
      </w:r>
      <w:r w:rsidR="00FF72C1">
        <w:rPr>
          <w:rFonts w:ascii="Arial" w:hAnsi="Arial" w:cs="Arial"/>
          <w:sz w:val="22"/>
          <w:szCs w:val="22"/>
        </w:rPr>
        <w:t>4</w:t>
      </w:r>
      <w:r w:rsidR="005A4FEB" w:rsidRPr="005A4FEB">
        <w:rPr>
          <w:rFonts w:ascii="Arial" w:hAnsi="Arial" w:cs="Arial"/>
          <w:sz w:val="22"/>
          <w:szCs w:val="22"/>
        </w:rPr>
        <w:t xml:space="preserve"> r. poz. </w:t>
      </w:r>
      <w:r w:rsidR="00121812">
        <w:rPr>
          <w:rFonts w:ascii="Arial" w:hAnsi="Arial" w:cs="Arial"/>
          <w:sz w:val="22"/>
          <w:szCs w:val="22"/>
        </w:rPr>
        <w:t>1712</w:t>
      </w:r>
      <w:r w:rsidR="00E5497B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E5497B">
        <w:rPr>
          <w:rFonts w:ascii="Arial" w:hAnsi="Arial" w:cs="Arial"/>
          <w:sz w:val="22"/>
          <w:szCs w:val="22"/>
        </w:rPr>
        <w:t>późn</w:t>
      </w:r>
      <w:proofErr w:type="spellEnd"/>
      <w:r w:rsidR="00E5497B">
        <w:rPr>
          <w:rFonts w:ascii="Arial" w:hAnsi="Arial" w:cs="Arial"/>
          <w:sz w:val="22"/>
          <w:szCs w:val="22"/>
        </w:rPr>
        <w:t>. zm.</w:t>
      </w:r>
      <w:r w:rsidR="005A4FEB" w:rsidRPr="005A4FEB">
        <w:rPr>
          <w:rFonts w:ascii="Arial" w:hAnsi="Arial" w:cs="Arial"/>
          <w:sz w:val="22"/>
          <w:szCs w:val="22"/>
        </w:rPr>
        <w:t>)</w:t>
      </w:r>
      <w:r w:rsidRPr="005A4FEB">
        <w:rPr>
          <w:rFonts w:ascii="Arial" w:hAnsi="Arial" w:cs="Arial"/>
          <w:sz w:val="22"/>
          <w:szCs w:val="22"/>
        </w:rPr>
        <w:t>,</w:t>
      </w:r>
      <w:r w:rsidRPr="005A4FEB">
        <w:rPr>
          <w:rFonts w:ascii="Arial" w:hAnsi="Arial"/>
          <w:sz w:val="22"/>
          <w:szCs w:val="22"/>
        </w:rPr>
        <w:t xml:space="preserve"> po przeprowadzeniu postępowania określonego</w:t>
      </w:r>
      <w:r w:rsidR="003B5E1D" w:rsidRPr="005A4FEB">
        <w:rPr>
          <w:rFonts w:ascii="Arial" w:hAnsi="Arial"/>
          <w:sz w:val="22"/>
          <w:szCs w:val="22"/>
        </w:rPr>
        <w:t xml:space="preserve"> </w:t>
      </w:r>
      <w:r w:rsidRPr="005A4FEB">
        <w:rPr>
          <w:rFonts w:ascii="Arial" w:hAnsi="Arial"/>
          <w:sz w:val="22"/>
          <w:szCs w:val="22"/>
        </w:rPr>
        <w:t>w art.</w:t>
      </w:r>
      <w:r w:rsidR="00164D6A" w:rsidRPr="005A4FEB">
        <w:rPr>
          <w:rFonts w:ascii="Arial" w:hAnsi="Arial"/>
          <w:sz w:val="22"/>
          <w:szCs w:val="22"/>
        </w:rPr>
        <w:t xml:space="preserve"> 149 § </w:t>
      </w:r>
      <w:r w:rsidRPr="005A4FEB">
        <w:rPr>
          <w:rFonts w:ascii="Arial" w:hAnsi="Arial"/>
          <w:sz w:val="22"/>
          <w:szCs w:val="22"/>
        </w:rPr>
        <w:t>2 Kodeksu postępowania administrac</w:t>
      </w:r>
      <w:r w:rsidR="00711B85" w:rsidRPr="005A4FEB">
        <w:rPr>
          <w:rFonts w:ascii="Arial" w:hAnsi="Arial"/>
          <w:sz w:val="22"/>
          <w:szCs w:val="22"/>
        </w:rPr>
        <w:t xml:space="preserve">yjnego </w:t>
      </w:r>
      <w:r w:rsidR="00164D6A" w:rsidRPr="005A4FEB">
        <w:rPr>
          <w:rFonts w:ascii="Arial" w:hAnsi="Arial"/>
          <w:sz w:val="22"/>
          <w:szCs w:val="22"/>
        </w:rPr>
        <w:t xml:space="preserve">w sprawie decyzji </w:t>
      </w:r>
      <w:r w:rsidR="00304D60" w:rsidRPr="005A4FEB">
        <w:rPr>
          <w:rFonts w:ascii="Arial" w:hAnsi="Arial"/>
          <w:sz w:val="22"/>
          <w:szCs w:val="22"/>
        </w:rPr>
        <w:t>z</w:t>
      </w:r>
      <w:r w:rsidR="003B5E1D" w:rsidRPr="005A4FEB">
        <w:rPr>
          <w:rFonts w:ascii="Arial" w:hAnsi="Arial"/>
          <w:sz w:val="22"/>
          <w:szCs w:val="22"/>
        </w:rPr>
        <w:t xml:space="preserve"> </w:t>
      </w:r>
      <w:r w:rsidR="00304D60" w:rsidRPr="005A4FEB">
        <w:rPr>
          <w:rFonts w:ascii="Arial" w:hAnsi="Arial"/>
          <w:sz w:val="22"/>
          <w:szCs w:val="22"/>
        </w:rPr>
        <w:t xml:space="preserve">dnia </w:t>
      </w:r>
      <w:r w:rsidR="00304D60" w:rsidRPr="005A4FEB">
        <w:rPr>
          <w:rFonts w:ascii="Arial" w:hAnsi="Arial" w:cs="Arial"/>
          <w:sz w:val="22"/>
          <w:szCs w:val="22"/>
        </w:rPr>
        <w:t xml:space="preserve">_ _. _ _. _ _ _ _ r. </w:t>
      </w:r>
      <w:r w:rsidR="00304D60" w:rsidRPr="005A4FEB">
        <w:rPr>
          <w:rFonts w:ascii="Arial" w:hAnsi="Arial"/>
          <w:sz w:val="22"/>
          <w:szCs w:val="22"/>
        </w:rPr>
        <w:t>nr rej.</w:t>
      </w:r>
      <w:r w:rsidR="00610B1A" w:rsidRPr="005A4FEB">
        <w:rPr>
          <w:rFonts w:ascii="Arial" w:hAnsi="Arial"/>
          <w:sz w:val="22"/>
          <w:szCs w:val="22"/>
        </w:rPr>
        <w:t xml:space="preserve"> </w:t>
      </w:r>
      <w:r w:rsidR="00304D60" w:rsidRPr="005A4FEB">
        <w:rPr>
          <w:rFonts w:ascii="Arial" w:hAnsi="Arial"/>
          <w:sz w:val="22"/>
          <w:szCs w:val="22"/>
        </w:rPr>
        <w:t>.......................................</w:t>
      </w:r>
    </w:p>
    <w:p w14:paraId="04CF4D74" w14:textId="77777777" w:rsidR="00304D60" w:rsidRPr="005A4FEB" w:rsidRDefault="00304D60" w:rsidP="00304D60">
      <w:pPr>
        <w:pStyle w:val="Tekstpodstawowywcity3"/>
        <w:spacing w:line="240" w:lineRule="auto"/>
        <w:ind w:firstLine="0"/>
        <w:jc w:val="center"/>
        <w:rPr>
          <w:rFonts w:ascii="Arial" w:hAnsi="Arial"/>
          <w:b/>
          <w:sz w:val="22"/>
          <w:szCs w:val="22"/>
        </w:rPr>
      </w:pPr>
    </w:p>
    <w:p w14:paraId="04CF4D75" w14:textId="77777777" w:rsidR="00685EDE" w:rsidRPr="005A4FEB" w:rsidRDefault="00304D60" w:rsidP="00304D60">
      <w:pPr>
        <w:pStyle w:val="Tekstpodstawowywcity3"/>
        <w:spacing w:line="240" w:lineRule="auto"/>
        <w:ind w:left="0" w:firstLine="0"/>
        <w:jc w:val="center"/>
        <w:rPr>
          <w:rFonts w:ascii="Arial" w:hAnsi="Arial"/>
          <w:b/>
          <w:spacing w:val="100"/>
          <w:sz w:val="22"/>
          <w:szCs w:val="22"/>
        </w:rPr>
      </w:pPr>
      <w:r w:rsidRPr="005A4FEB">
        <w:rPr>
          <w:rFonts w:ascii="Arial" w:hAnsi="Arial"/>
          <w:b/>
          <w:spacing w:val="100"/>
          <w:sz w:val="22"/>
          <w:szCs w:val="22"/>
        </w:rPr>
        <w:t>p</w:t>
      </w:r>
      <w:r w:rsidR="00685EDE" w:rsidRPr="005A4FEB">
        <w:rPr>
          <w:rFonts w:ascii="Arial" w:hAnsi="Arial"/>
          <w:b/>
          <w:spacing w:val="100"/>
          <w:sz w:val="22"/>
          <w:szCs w:val="22"/>
        </w:rPr>
        <w:t>ostanawiam</w:t>
      </w:r>
    </w:p>
    <w:p w14:paraId="04CF4D76" w14:textId="77777777" w:rsidR="00304D60" w:rsidRPr="005A4FEB" w:rsidRDefault="00304D60" w:rsidP="00304D60">
      <w:pPr>
        <w:pStyle w:val="Tekstpodstawowywcity3"/>
        <w:spacing w:line="240" w:lineRule="auto"/>
        <w:ind w:left="0" w:firstLine="0"/>
        <w:jc w:val="center"/>
        <w:rPr>
          <w:rFonts w:ascii="Arial" w:hAnsi="Arial"/>
          <w:b/>
          <w:spacing w:val="100"/>
          <w:sz w:val="22"/>
          <w:szCs w:val="22"/>
        </w:rPr>
      </w:pPr>
    </w:p>
    <w:p w14:paraId="04CF4D77" w14:textId="77777777" w:rsidR="000F3371" w:rsidRPr="005A4FEB" w:rsidRDefault="00304D60" w:rsidP="000F3371">
      <w:pPr>
        <w:pStyle w:val="Tekstpodstawowywcity3"/>
        <w:spacing w:line="240" w:lineRule="auto"/>
        <w:ind w:firstLine="0"/>
        <w:jc w:val="center"/>
        <w:rPr>
          <w:rFonts w:ascii="Arial" w:hAnsi="Arial"/>
          <w:sz w:val="22"/>
          <w:szCs w:val="22"/>
          <w:vertAlign w:val="superscript"/>
        </w:rPr>
      </w:pPr>
      <w:r w:rsidRPr="005A4FEB">
        <w:rPr>
          <w:rFonts w:ascii="Arial" w:hAnsi="Arial"/>
          <w:b/>
          <w:sz w:val="22"/>
          <w:szCs w:val="22"/>
        </w:rPr>
        <w:t>odmówić uchylenia</w:t>
      </w:r>
      <w:r w:rsidR="00685EDE" w:rsidRPr="005A4FEB">
        <w:rPr>
          <w:rFonts w:ascii="Arial" w:hAnsi="Arial"/>
          <w:b/>
          <w:sz w:val="22"/>
          <w:szCs w:val="22"/>
        </w:rPr>
        <w:t>/uchylić decyzję i w tym zakresie orzekam</w:t>
      </w:r>
      <w:r w:rsidR="000F3371" w:rsidRPr="005A4FEB">
        <w:rPr>
          <w:rFonts w:ascii="Arial" w:hAnsi="Arial"/>
          <w:b/>
          <w:sz w:val="22"/>
          <w:szCs w:val="22"/>
        </w:rPr>
        <w:t xml:space="preserve">/stwierdzić, że zaskarżona decyzja wydana została z naruszeniem </w:t>
      </w:r>
      <w:proofErr w:type="gramStart"/>
      <w:r w:rsidR="000F3371" w:rsidRPr="005A4FEB">
        <w:rPr>
          <w:rFonts w:ascii="Arial" w:hAnsi="Arial"/>
          <w:b/>
          <w:sz w:val="22"/>
          <w:szCs w:val="22"/>
        </w:rPr>
        <w:t>prawa</w:t>
      </w:r>
      <w:r w:rsidR="00FF5506" w:rsidRPr="005A4FEB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FF5506" w:rsidRPr="005A4FEB">
        <w:rPr>
          <w:rFonts w:ascii="Arial" w:hAnsi="Arial" w:cs="Arial"/>
          <w:sz w:val="22"/>
          <w:szCs w:val="22"/>
          <w:vertAlign w:val="superscript"/>
        </w:rPr>
        <w:t>*)</w:t>
      </w:r>
    </w:p>
    <w:p w14:paraId="04CF4D78" w14:textId="77777777" w:rsidR="00304D60" w:rsidRPr="005A4FEB" w:rsidRDefault="00304D60" w:rsidP="00304D60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5A4FEB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CF4D79" w14:textId="77777777" w:rsidR="00CD030B" w:rsidRPr="005A4FEB" w:rsidRDefault="00CD030B" w:rsidP="00304D60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04CF4D7A" w14:textId="77777777" w:rsidR="00304D60" w:rsidRPr="005A4FEB" w:rsidRDefault="00304D60" w:rsidP="00304D60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5A4FEB">
        <w:rPr>
          <w:rFonts w:ascii="Arial" w:hAnsi="Arial" w:cs="Arial"/>
          <w:kern w:val="22"/>
          <w:sz w:val="22"/>
          <w:szCs w:val="22"/>
        </w:rPr>
        <w:t>Uzasadnienie:</w:t>
      </w:r>
    </w:p>
    <w:p w14:paraId="04CF4D7B" w14:textId="77777777" w:rsidR="00304D60" w:rsidRPr="005A4FEB" w:rsidRDefault="00304D60" w:rsidP="00304D60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5A4FEB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CF4D7D" w14:textId="77777777" w:rsidR="00685EDE" w:rsidRPr="005A4FEB" w:rsidRDefault="00685EDE" w:rsidP="00304D60">
      <w:pPr>
        <w:pStyle w:val="Tekstpodstawowywcity"/>
        <w:ind w:firstLine="0"/>
        <w:jc w:val="both"/>
        <w:rPr>
          <w:rFonts w:ascii="Arial" w:hAnsi="Arial" w:cs="Arial"/>
          <w:sz w:val="22"/>
          <w:szCs w:val="22"/>
        </w:rPr>
      </w:pPr>
    </w:p>
    <w:p w14:paraId="04CF4D7F" w14:textId="35D4F43D" w:rsidR="00304D60" w:rsidRPr="005A4FEB" w:rsidRDefault="00685EDE" w:rsidP="00304D60">
      <w:pPr>
        <w:rPr>
          <w:rFonts w:ascii="Arial" w:hAnsi="Arial" w:cs="Arial"/>
          <w:b/>
          <w:sz w:val="22"/>
          <w:szCs w:val="22"/>
        </w:rPr>
      </w:pPr>
      <w:r w:rsidRPr="005A4FEB">
        <w:rPr>
          <w:rFonts w:ascii="Arial" w:hAnsi="Arial" w:cs="Arial"/>
          <w:b/>
          <w:sz w:val="22"/>
          <w:szCs w:val="22"/>
        </w:rPr>
        <w:t>Pouczenie:</w:t>
      </w:r>
    </w:p>
    <w:p w14:paraId="04CF4D80" w14:textId="77777777" w:rsidR="00685EDE" w:rsidRPr="00F26549" w:rsidRDefault="00685EDE" w:rsidP="00304D60">
      <w:pPr>
        <w:pStyle w:val="Tekstpodstawowywcity3"/>
        <w:suppressAutoHyphens/>
        <w:spacing w:line="240" w:lineRule="auto"/>
        <w:ind w:left="0" w:firstLine="0"/>
        <w:rPr>
          <w:rFonts w:ascii="Arial" w:hAnsi="Arial"/>
          <w:sz w:val="22"/>
          <w:szCs w:val="22"/>
        </w:rPr>
      </w:pPr>
      <w:r w:rsidRPr="00F26549">
        <w:rPr>
          <w:rFonts w:ascii="Arial" w:hAnsi="Arial"/>
          <w:sz w:val="22"/>
          <w:szCs w:val="22"/>
        </w:rPr>
        <w:t xml:space="preserve">Od decyzji stronie przysługuje prawo wniesienia odwołania do </w:t>
      </w:r>
      <w:r w:rsidR="001A0F61" w:rsidRPr="00F26549">
        <w:rPr>
          <w:rFonts w:ascii="Arial" w:hAnsi="Arial"/>
          <w:sz w:val="22"/>
          <w:szCs w:val="22"/>
        </w:rPr>
        <w:t xml:space="preserve">Głównego Inspektora Pracy </w:t>
      </w:r>
      <w:r w:rsidR="00304D60" w:rsidRPr="00F26549">
        <w:rPr>
          <w:rFonts w:ascii="Arial" w:hAnsi="Arial"/>
          <w:sz w:val="22"/>
          <w:szCs w:val="22"/>
        </w:rPr>
        <w:t>ul. </w:t>
      </w:r>
      <w:r w:rsidR="001A0F61" w:rsidRPr="00F26549">
        <w:rPr>
          <w:rFonts w:ascii="Arial" w:hAnsi="Arial"/>
          <w:sz w:val="22"/>
          <w:szCs w:val="22"/>
        </w:rPr>
        <w:t>Barska 28/30, 02-315</w:t>
      </w:r>
      <w:r w:rsidRPr="00F26549">
        <w:rPr>
          <w:rFonts w:ascii="Arial" w:hAnsi="Arial"/>
          <w:sz w:val="22"/>
          <w:szCs w:val="22"/>
        </w:rPr>
        <w:t xml:space="preserve"> Warszawa</w:t>
      </w:r>
      <w:r w:rsidR="00164D6A" w:rsidRPr="00F26549">
        <w:rPr>
          <w:rFonts w:ascii="Arial" w:hAnsi="Arial"/>
          <w:sz w:val="22"/>
          <w:szCs w:val="22"/>
        </w:rPr>
        <w:t>,</w:t>
      </w:r>
      <w:r w:rsidRPr="00F26549">
        <w:rPr>
          <w:rFonts w:ascii="Arial" w:hAnsi="Arial"/>
          <w:sz w:val="22"/>
          <w:szCs w:val="22"/>
        </w:rPr>
        <w:t xml:space="preserve"> w terminie 14 dni od daty jej doręczenia</w:t>
      </w:r>
      <w:r w:rsidR="00164D6A" w:rsidRPr="00F26549">
        <w:rPr>
          <w:rFonts w:ascii="Arial" w:hAnsi="Arial"/>
          <w:sz w:val="22"/>
          <w:szCs w:val="22"/>
        </w:rPr>
        <w:t>,</w:t>
      </w:r>
      <w:r w:rsidRPr="00F26549">
        <w:rPr>
          <w:rFonts w:ascii="Arial" w:hAnsi="Arial"/>
          <w:sz w:val="22"/>
          <w:szCs w:val="22"/>
        </w:rPr>
        <w:t xml:space="preserve"> za pośrednictwem Okręgowego Inspektora Pracy w </w:t>
      </w:r>
      <w:r w:rsidR="0025713B" w:rsidRPr="00F26549">
        <w:rPr>
          <w:rFonts w:ascii="Arial" w:hAnsi="Arial"/>
          <w:sz w:val="22"/>
          <w:szCs w:val="22"/>
        </w:rPr>
        <w:t>…</w:t>
      </w:r>
      <w:proofErr w:type="gramStart"/>
      <w:r w:rsidR="0025713B" w:rsidRPr="00F26549">
        <w:rPr>
          <w:rFonts w:ascii="Arial" w:hAnsi="Arial"/>
          <w:sz w:val="22"/>
          <w:szCs w:val="22"/>
        </w:rPr>
        <w:t>…….</w:t>
      </w:r>
      <w:proofErr w:type="gramEnd"/>
      <w:r w:rsidR="0025713B" w:rsidRPr="00F26549">
        <w:rPr>
          <w:rFonts w:ascii="Arial" w:hAnsi="Arial"/>
          <w:sz w:val="22"/>
          <w:szCs w:val="22"/>
        </w:rPr>
        <w:t>.</w:t>
      </w:r>
      <w:r w:rsidRPr="00F26549">
        <w:rPr>
          <w:rFonts w:ascii="Arial" w:hAnsi="Arial"/>
          <w:sz w:val="22"/>
          <w:szCs w:val="22"/>
        </w:rPr>
        <w:t>……………………</w:t>
      </w:r>
      <w:r w:rsidR="00D226DD" w:rsidRPr="00F26549">
        <w:rPr>
          <w:rFonts w:ascii="Arial" w:hAnsi="Arial"/>
          <w:sz w:val="22"/>
          <w:szCs w:val="22"/>
        </w:rPr>
        <w:t>, adres………………</w:t>
      </w:r>
      <w:proofErr w:type="gramStart"/>
      <w:r w:rsidR="00D226DD" w:rsidRPr="00F26549">
        <w:rPr>
          <w:rFonts w:ascii="Arial" w:hAnsi="Arial"/>
          <w:sz w:val="22"/>
          <w:szCs w:val="22"/>
        </w:rPr>
        <w:t>…….</w:t>
      </w:r>
      <w:proofErr w:type="gramEnd"/>
      <w:r w:rsidRPr="00F26549">
        <w:rPr>
          <w:rFonts w:ascii="Arial" w:hAnsi="Arial"/>
          <w:sz w:val="22"/>
          <w:szCs w:val="22"/>
        </w:rPr>
        <w:t>……</w:t>
      </w:r>
      <w:r w:rsidR="00164D6A" w:rsidRPr="00F26549">
        <w:rPr>
          <w:rFonts w:ascii="Arial" w:hAnsi="Arial"/>
          <w:sz w:val="22"/>
          <w:szCs w:val="22"/>
        </w:rPr>
        <w:t>………..</w:t>
      </w:r>
      <w:r w:rsidR="006A27C4" w:rsidRPr="00F26549">
        <w:rPr>
          <w:rFonts w:ascii="Arial" w:hAnsi="Arial"/>
          <w:sz w:val="22"/>
          <w:szCs w:val="22"/>
        </w:rPr>
        <w:t>.. (</w:t>
      </w:r>
      <w:r w:rsidRPr="00F26549">
        <w:rPr>
          <w:rFonts w:ascii="Arial" w:hAnsi="Arial"/>
          <w:sz w:val="22"/>
          <w:szCs w:val="22"/>
        </w:rPr>
        <w:t>art.</w:t>
      </w:r>
      <w:r w:rsidR="00610B1A" w:rsidRPr="00F26549">
        <w:rPr>
          <w:rFonts w:ascii="Arial" w:hAnsi="Arial"/>
          <w:sz w:val="22"/>
          <w:szCs w:val="22"/>
        </w:rPr>
        <w:t> </w:t>
      </w:r>
      <w:r w:rsidR="00D8261B" w:rsidRPr="00F26549">
        <w:rPr>
          <w:rFonts w:ascii="Arial" w:hAnsi="Arial"/>
          <w:sz w:val="22"/>
          <w:szCs w:val="22"/>
        </w:rPr>
        <w:t>127 § 2 i</w:t>
      </w:r>
      <w:r w:rsidR="0086600B" w:rsidRPr="00F26549">
        <w:rPr>
          <w:rFonts w:ascii="Arial" w:hAnsi="Arial"/>
          <w:sz w:val="22"/>
          <w:szCs w:val="22"/>
        </w:rPr>
        <w:t xml:space="preserve"> art. 129 § 1 i </w:t>
      </w:r>
      <w:r w:rsidRPr="00F26549">
        <w:rPr>
          <w:rFonts w:ascii="Arial" w:hAnsi="Arial"/>
          <w:sz w:val="22"/>
          <w:szCs w:val="22"/>
        </w:rPr>
        <w:t>2 Kodeksu postępowania administracyjnego w związku z art. 18 ust.</w:t>
      </w:r>
      <w:r w:rsidR="00610B1A" w:rsidRPr="00F26549">
        <w:rPr>
          <w:rFonts w:ascii="Arial" w:hAnsi="Arial"/>
          <w:sz w:val="22"/>
          <w:szCs w:val="22"/>
        </w:rPr>
        <w:t> </w:t>
      </w:r>
      <w:r w:rsidRPr="00F26549">
        <w:rPr>
          <w:rFonts w:ascii="Arial" w:hAnsi="Arial"/>
          <w:sz w:val="22"/>
          <w:szCs w:val="22"/>
        </w:rPr>
        <w:t xml:space="preserve">1 pkt 2 ustawy </w:t>
      </w:r>
      <w:r w:rsidR="0084149B" w:rsidRPr="00F26549">
        <w:rPr>
          <w:rFonts w:ascii="Arial" w:hAnsi="Arial"/>
          <w:sz w:val="22"/>
          <w:szCs w:val="22"/>
        </w:rPr>
        <w:t xml:space="preserve">z dnia 13 kwietnia 2007 r. </w:t>
      </w:r>
      <w:r w:rsidRPr="00F26549">
        <w:rPr>
          <w:rFonts w:ascii="Arial" w:hAnsi="Arial"/>
          <w:sz w:val="22"/>
          <w:szCs w:val="22"/>
        </w:rPr>
        <w:t>o Państwowej Inspekcji Pracy).</w:t>
      </w:r>
    </w:p>
    <w:p w14:paraId="0F5FD753" w14:textId="6DDE8E1E" w:rsidR="00F26549" w:rsidRPr="00FF72C1" w:rsidRDefault="00FF72C1" w:rsidP="00F26549">
      <w:pPr>
        <w:jc w:val="both"/>
        <w:rPr>
          <w:rFonts w:ascii="Arial" w:hAnsi="Arial" w:cs="Arial"/>
          <w:szCs w:val="22"/>
        </w:rPr>
      </w:pPr>
      <w:r w:rsidRPr="00FF72C1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  <w:r w:rsidR="00F26549" w:rsidRPr="00FF72C1">
        <w:rPr>
          <w:rFonts w:ascii="Arial" w:hAnsi="Arial" w:cs="Arial"/>
          <w:szCs w:val="22"/>
        </w:rPr>
        <w:t xml:space="preserve"> </w:t>
      </w:r>
    </w:p>
    <w:p w14:paraId="6AD441FF" w14:textId="77777777" w:rsidR="00F26549" w:rsidRPr="00F90144" w:rsidRDefault="00F26549" w:rsidP="00F26549">
      <w:pPr>
        <w:tabs>
          <w:tab w:val="right" w:leader="dot" w:pos="9923"/>
        </w:tabs>
        <w:rPr>
          <w:rFonts w:ascii="Arial" w:hAnsi="Arial"/>
          <w:szCs w:val="22"/>
        </w:rPr>
      </w:pPr>
    </w:p>
    <w:p w14:paraId="6BF4D257" w14:textId="77777777" w:rsidR="00F26549" w:rsidRPr="00F90144" w:rsidRDefault="00F26549" w:rsidP="00F26549">
      <w:pPr>
        <w:tabs>
          <w:tab w:val="right" w:leader="dot" w:pos="9923"/>
        </w:tabs>
        <w:rPr>
          <w:rFonts w:ascii="Arial" w:hAnsi="Arial"/>
          <w:szCs w:val="22"/>
        </w:rPr>
      </w:pPr>
    </w:p>
    <w:p w14:paraId="2A363371" w14:textId="45AA94E3" w:rsidR="00F26549" w:rsidRPr="00F90144" w:rsidRDefault="00F26549" w:rsidP="00F26549">
      <w:pPr>
        <w:keepNext/>
        <w:keepLines/>
        <w:ind w:left="5664"/>
        <w:rPr>
          <w:rFonts w:ascii="Arial" w:hAnsi="Arial"/>
          <w:szCs w:val="22"/>
        </w:rPr>
      </w:pPr>
      <w:r w:rsidRPr="00F90144">
        <w:rPr>
          <w:rFonts w:ascii="Arial" w:hAnsi="Arial"/>
          <w:szCs w:val="22"/>
        </w:rPr>
        <w:t>….......................................................</w:t>
      </w:r>
    </w:p>
    <w:p w14:paraId="7C6035D0" w14:textId="39326C46" w:rsidR="00F26549" w:rsidRPr="00F90144" w:rsidRDefault="00F26549" w:rsidP="00121812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F90144">
        <w:rPr>
          <w:rFonts w:ascii="Arial" w:hAnsi="Arial"/>
          <w:i/>
          <w:sz w:val="16"/>
          <w:szCs w:val="16"/>
        </w:rPr>
        <w:t xml:space="preserve">         (podpis</w:t>
      </w:r>
      <w:r w:rsidR="00121812">
        <w:rPr>
          <w:rFonts w:ascii="Arial" w:hAnsi="Arial"/>
          <w:i/>
          <w:sz w:val="16"/>
          <w:szCs w:val="16"/>
        </w:rPr>
        <w:t xml:space="preserve"> </w:t>
      </w:r>
      <w:r w:rsidR="00121812" w:rsidRPr="00121812">
        <w:rPr>
          <w:rFonts w:ascii="Arial" w:hAnsi="Arial"/>
          <w:i/>
          <w:sz w:val="16"/>
          <w:szCs w:val="16"/>
        </w:rPr>
        <w:t>własnoręczny</w:t>
      </w:r>
      <w:r w:rsidRPr="00F90144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11FD5C82" w14:textId="77777777" w:rsidR="00F26549" w:rsidRPr="00F90144" w:rsidRDefault="00F26549" w:rsidP="00F26549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F90144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04CF4D87" w14:textId="77777777" w:rsidR="00B55912" w:rsidRPr="005A4FEB" w:rsidRDefault="00B55912" w:rsidP="003B5E1D">
      <w:pPr>
        <w:keepLines/>
        <w:ind w:left="5529"/>
        <w:rPr>
          <w:rFonts w:ascii="Arial" w:hAnsi="Arial" w:cs="Arial"/>
          <w:b/>
          <w:sz w:val="16"/>
          <w:szCs w:val="16"/>
        </w:rPr>
      </w:pPr>
    </w:p>
    <w:p w14:paraId="04CF4D88" w14:textId="77777777" w:rsidR="00685EDE" w:rsidRDefault="00685EDE" w:rsidP="003B5E1D">
      <w:pPr>
        <w:keepLines/>
        <w:rPr>
          <w:rFonts w:ascii="Arial" w:hAnsi="Arial" w:cs="Arial"/>
          <w:sz w:val="16"/>
          <w:szCs w:val="16"/>
        </w:rPr>
      </w:pPr>
      <w:r w:rsidRPr="005A4FEB">
        <w:rPr>
          <w:rFonts w:ascii="Arial" w:hAnsi="Arial" w:cs="Arial"/>
          <w:sz w:val="16"/>
          <w:szCs w:val="16"/>
          <w:vertAlign w:val="superscript"/>
        </w:rPr>
        <w:t>(*)</w:t>
      </w:r>
      <w:r w:rsidRPr="005A4FEB">
        <w:rPr>
          <w:rFonts w:ascii="Arial" w:hAnsi="Arial" w:cs="Arial"/>
          <w:sz w:val="16"/>
          <w:szCs w:val="16"/>
        </w:rPr>
        <w:t xml:space="preserve"> - niepotrzebne skreślić </w:t>
      </w:r>
    </w:p>
    <w:p w14:paraId="18D08C30" w14:textId="77777777" w:rsidR="00AE46C9" w:rsidRPr="00AE46C9" w:rsidRDefault="00AE46C9" w:rsidP="00AE46C9">
      <w:pPr>
        <w:rPr>
          <w:rFonts w:ascii="Arial" w:hAnsi="Arial" w:cs="Arial"/>
          <w:sz w:val="16"/>
          <w:szCs w:val="16"/>
        </w:rPr>
      </w:pPr>
    </w:p>
    <w:sectPr w:rsidR="00AE46C9" w:rsidRPr="00AE46C9" w:rsidSect="00F2654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B4DBA" w14:textId="77777777" w:rsidR="00F359A4" w:rsidRDefault="00F359A4">
      <w:r>
        <w:separator/>
      </w:r>
    </w:p>
  </w:endnote>
  <w:endnote w:type="continuationSeparator" w:id="0">
    <w:p w14:paraId="6789AF05" w14:textId="77777777" w:rsidR="00F359A4" w:rsidRDefault="00F3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F4D90" w14:textId="77777777" w:rsidR="00685EDE" w:rsidRDefault="00685E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CF4D91" w14:textId="77777777" w:rsidR="00685EDE" w:rsidRDefault="00685ED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F4D92" w14:textId="794C9BC8" w:rsidR="00685EDE" w:rsidRPr="00DC3F1F" w:rsidRDefault="00685EDE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37FF" w14:textId="77777777" w:rsidR="00B22BDE" w:rsidRDefault="00B22BDE" w:rsidP="00B22BDE">
    <w:pPr>
      <w:pStyle w:val="Stopka"/>
    </w:pPr>
  </w:p>
  <w:p w14:paraId="685414EA" w14:textId="77777777" w:rsidR="00B22BDE" w:rsidRDefault="00F359A4" w:rsidP="00B22BDE">
    <w:pPr>
      <w:pStyle w:val="Stopka"/>
      <w:jc w:val="center"/>
      <w:rPr>
        <w:rFonts w:ascii="Humnst777 TL" w:hAnsi="Humnst777 TL"/>
        <w:sz w:val="16"/>
        <w:szCs w:val="16"/>
      </w:rPr>
    </w:pPr>
    <w:r>
      <w:pict w14:anchorId="0924CFA9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3" o:spid="_x0000_s1026" type="#_x0000_t32" style="position:absolute;left:0;text-align:left;margin-left:-.05pt;margin-top:-2.75pt;width:460.1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" strokecolor="windowText" strokeweight="1pt"/>
      </w:pict>
    </w:r>
    <w:r w:rsidR="00B22BDE">
      <w:rPr>
        <w:rFonts w:ascii="Humnst777 TL" w:hAnsi="Humnst777 TL"/>
        <w:sz w:val="16"/>
        <w:szCs w:val="16"/>
      </w:rPr>
      <w:t xml:space="preserve">Okręgowy Inspektorat Pracy w Mieście, </w:t>
    </w:r>
  </w:p>
  <w:p w14:paraId="7E813F5C" w14:textId="41A9F929" w:rsidR="00B22BDE" w:rsidRPr="00B22BDE" w:rsidRDefault="00B22BDE" w:rsidP="00B22BDE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CA94D" w14:textId="77777777" w:rsidR="00F359A4" w:rsidRDefault="00F359A4">
      <w:r>
        <w:separator/>
      </w:r>
    </w:p>
  </w:footnote>
  <w:footnote w:type="continuationSeparator" w:id="0">
    <w:p w14:paraId="1FD2CB93" w14:textId="77777777" w:rsidR="00F359A4" w:rsidRDefault="00F35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F4D8D" w14:textId="77777777" w:rsidR="00685EDE" w:rsidRDefault="00685ED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CF4D8E" w14:textId="77777777" w:rsidR="00685EDE" w:rsidRDefault="00685E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D313" w14:textId="0FD1A2F5" w:rsidR="00F26549" w:rsidRPr="007E1D45" w:rsidRDefault="00F26549" w:rsidP="00F26549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F26549">
      <w:rPr>
        <w:sz w:val="22"/>
        <w:szCs w:val="22"/>
      </w:rPr>
      <w:tab/>
    </w:r>
    <w:r w:rsidRPr="007E1D45">
      <w:rPr>
        <w:rFonts w:ascii="Arial" w:hAnsi="Arial" w:cs="Arial"/>
        <w:kern w:val="22"/>
        <w:sz w:val="22"/>
        <w:szCs w:val="22"/>
      </w:rPr>
      <w:t>Załącznik nr 03.</w:t>
    </w:r>
    <w:r>
      <w:rPr>
        <w:rFonts w:ascii="Arial" w:hAnsi="Arial" w:cs="Arial"/>
        <w:kern w:val="22"/>
        <w:sz w:val="22"/>
        <w:szCs w:val="22"/>
      </w:rPr>
      <w:t>21</w:t>
    </w:r>
  </w:p>
  <w:p w14:paraId="50FF48F5" w14:textId="77777777" w:rsidR="00F26549" w:rsidRPr="007E1D45" w:rsidRDefault="00F26549" w:rsidP="00F26549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7E1D45">
      <w:rPr>
        <w:rFonts w:ascii="Arial" w:hAnsi="Arial" w:cs="Arial"/>
        <w:b/>
        <w:spacing w:val="100"/>
        <w:sz w:val="22"/>
        <w:szCs w:val="22"/>
      </w:rPr>
      <w:t>WZÓR</w:t>
    </w:r>
  </w:p>
  <w:p w14:paraId="3BC85848" w14:textId="70E229F2" w:rsidR="00AE46C9" w:rsidRPr="00F26549" w:rsidRDefault="00F359A4" w:rsidP="00F26549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>
      <w:rPr>
        <w:rFonts w:ascii="Arial" w:hAnsi="Arial" w:cs="Arial"/>
        <w:noProof/>
        <w:szCs w:val="22"/>
      </w:rPr>
      <w:pict w14:anchorId="646A76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114pt;height:92.4pt;visibility:visible;mso-wrap-style:square">
          <v:imagedata r:id="rId1" o:title=""/>
        </v:shape>
      </w:pict>
    </w:r>
    <w:r w:rsidR="00F2654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7CA4"/>
    <w:multiLevelType w:val="singleLevel"/>
    <w:tmpl w:val="A3DE1B7A"/>
    <w:lvl w:ilvl="0">
      <w:start w:val="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5A76E02"/>
    <w:multiLevelType w:val="hybridMultilevel"/>
    <w:tmpl w:val="44420C08"/>
    <w:lvl w:ilvl="0" w:tplc="D31432AA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D721FFC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92C88B46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94F87F2A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FCC4B0E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B41081BC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87AC5DB8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E7AC4E14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A51CB570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62F7150"/>
    <w:multiLevelType w:val="singleLevel"/>
    <w:tmpl w:val="A3DE1B7A"/>
    <w:lvl w:ilvl="0">
      <w:start w:val="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BE0439"/>
    <w:multiLevelType w:val="singleLevel"/>
    <w:tmpl w:val="6AE8B5CC"/>
    <w:lvl w:ilvl="0">
      <w:start w:val="18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676A2BA5"/>
    <w:multiLevelType w:val="hybridMultilevel"/>
    <w:tmpl w:val="3FB4440C"/>
    <w:lvl w:ilvl="0" w:tplc="63063278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B448B6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20A4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5A3E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121F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E82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F02A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7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52BD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73030"/>
    <w:multiLevelType w:val="singleLevel"/>
    <w:tmpl w:val="A3DE1B7A"/>
    <w:lvl w:ilvl="0">
      <w:start w:val="35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E310AF0"/>
    <w:multiLevelType w:val="singleLevel"/>
    <w:tmpl w:val="AAC28452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6F9B5C15"/>
    <w:multiLevelType w:val="singleLevel"/>
    <w:tmpl w:val="A3D48B0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C0B0AF5"/>
    <w:multiLevelType w:val="singleLevel"/>
    <w:tmpl w:val="FB4C15F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DA900B3"/>
    <w:multiLevelType w:val="hybridMultilevel"/>
    <w:tmpl w:val="FF5E55A0"/>
    <w:lvl w:ilvl="0" w:tplc="32FEC97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F5F07F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7ED5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A26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4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59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E849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065B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2E8D2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274999">
    <w:abstractNumId w:val="1"/>
  </w:num>
  <w:num w:numId="2" w16cid:durableId="1213612856">
    <w:abstractNumId w:val="4"/>
  </w:num>
  <w:num w:numId="3" w16cid:durableId="1273511682">
    <w:abstractNumId w:val="9"/>
  </w:num>
  <w:num w:numId="4" w16cid:durableId="1756856194">
    <w:abstractNumId w:val="5"/>
  </w:num>
  <w:num w:numId="5" w16cid:durableId="1803694717">
    <w:abstractNumId w:val="0"/>
  </w:num>
  <w:num w:numId="6" w16cid:durableId="733546262">
    <w:abstractNumId w:val="2"/>
  </w:num>
  <w:num w:numId="7" w16cid:durableId="1812167979">
    <w:abstractNumId w:val="3"/>
  </w:num>
  <w:num w:numId="8" w16cid:durableId="488833198">
    <w:abstractNumId w:val="7"/>
  </w:num>
  <w:num w:numId="9" w16cid:durableId="1146123596">
    <w:abstractNumId w:val="6"/>
  </w:num>
  <w:num w:numId="10" w16cid:durableId="16094643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Moves/>
  <w:defaultTabStop w:val="708"/>
  <w:hyphenationZone w:val="425"/>
  <w:doNotHyphenateCaps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40F9"/>
    <w:rsid w:val="000039E5"/>
    <w:rsid w:val="00067572"/>
    <w:rsid w:val="000F3371"/>
    <w:rsid w:val="00121812"/>
    <w:rsid w:val="00164D6A"/>
    <w:rsid w:val="001A0F61"/>
    <w:rsid w:val="001C204E"/>
    <w:rsid w:val="001C79D6"/>
    <w:rsid w:val="00201215"/>
    <w:rsid w:val="0020676F"/>
    <w:rsid w:val="00245781"/>
    <w:rsid w:val="0025713B"/>
    <w:rsid w:val="00276395"/>
    <w:rsid w:val="00282C1E"/>
    <w:rsid w:val="002A2F47"/>
    <w:rsid w:val="002F6BF0"/>
    <w:rsid w:val="00304D60"/>
    <w:rsid w:val="00375372"/>
    <w:rsid w:val="003B5E1D"/>
    <w:rsid w:val="003F2A34"/>
    <w:rsid w:val="0040168C"/>
    <w:rsid w:val="004037F3"/>
    <w:rsid w:val="00426037"/>
    <w:rsid w:val="004265CD"/>
    <w:rsid w:val="00431F36"/>
    <w:rsid w:val="004340F9"/>
    <w:rsid w:val="004369DF"/>
    <w:rsid w:val="00460B82"/>
    <w:rsid w:val="004C6B85"/>
    <w:rsid w:val="004D6118"/>
    <w:rsid w:val="004F79E3"/>
    <w:rsid w:val="005061FE"/>
    <w:rsid w:val="00525249"/>
    <w:rsid w:val="005456A0"/>
    <w:rsid w:val="00582932"/>
    <w:rsid w:val="005A4FEB"/>
    <w:rsid w:val="005C4E09"/>
    <w:rsid w:val="005C6B27"/>
    <w:rsid w:val="005F6812"/>
    <w:rsid w:val="00610B1A"/>
    <w:rsid w:val="006215A6"/>
    <w:rsid w:val="006662D6"/>
    <w:rsid w:val="006728F5"/>
    <w:rsid w:val="00685EDE"/>
    <w:rsid w:val="00697C5B"/>
    <w:rsid w:val="006A27C4"/>
    <w:rsid w:val="006B318D"/>
    <w:rsid w:val="006C4538"/>
    <w:rsid w:val="006F3BE5"/>
    <w:rsid w:val="006F7175"/>
    <w:rsid w:val="00711B85"/>
    <w:rsid w:val="00741E02"/>
    <w:rsid w:val="00743567"/>
    <w:rsid w:val="007A2ADC"/>
    <w:rsid w:val="007B4FF9"/>
    <w:rsid w:val="007D1085"/>
    <w:rsid w:val="007D2567"/>
    <w:rsid w:val="007F015E"/>
    <w:rsid w:val="0084149B"/>
    <w:rsid w:val="0086137D"/>
    <w:rsid w:val="0086600B"/>
    <w:rsid w:val="008A2820"/>
    <w:rsid w:val="008A7096"/>
    <w:rsid w:val="008A7376"/>
    <w:rsid w:val="008E64F8"/>
    <w:rsid w:val="008F0B19"/>
    <w:rsid w:val="00934F77"/>
    <w:rsid w:val="0093684C"/>
    <w:rsid w:val="00985819"/>
    <w:rsid w:val="009A469C"/>
    <w:rsid w:val="009A7DDE"/>
    <w:rsid w:val="009B0E73"/>
    <w:rsid w:val="009B6E5B"/>
    <w:rsid w:val="00A16C7B"/>
    <w:rsid w:val="00A33775"/>
    <w:rsid w:val="00A35213"/>
    <w:rsid w:val="00A853A5"/>
    <w:rsid w:val="00A87F9E"/>
    <w:rsid w:val="00AA5423"/>
    <w:rsid w:val="00AA6F6E"/>
    <w:rsid w:val="00AE46C9"/>
    <w:rsid w:val="00AF7140"/>
    <w:rsid w:val="00B074CF"/>
    <w:rsid w:val="00B13834"/>
    <w:rsid w:val="00B1451C"/>
    <w:rsid w:val="00B22BDE"/>
    <w:rsid w:val="00B34463"/>
    <w:rsid w:val="00B55912"/>
    <w:rsid w:val="00B647F3"/>
    <w:rsid w:val="00B673E8"/>
    <w:rsid w:val="00B83535"/>
    <w:rsid w:val="00BB1573"/>
    <w:rsid w:val="00BB3DB3"/>
    <w:rsid w:val="00BE4C23"/>
    <w:rsid w:val="00BE7155"/>
    <w:rsid w:val="00C001D0"/>
    <w:rsid w:val="00C0210D"/>
    <w:rsid w:val="00C26F91"/>
    <w:rsid w:val="00C37B16"/>
    <w:rsid w:val="00C52054"/>
    <w:rsid w:val="00C52180"/>
    <w:rsid w:val="00C85CE9"/>
    <w:rsid w:val="00C91013"/>
    <w:rsid w:val="00C97294"/>
    <w:rsid w:val="00CB1B58"/>
    <w:rsid w:val="00CD030B"/>
    <w:rsid w:val="00CE1174"/>
    <w:rsid w:val="00CF2A65"/>
    <w:rsid w:val="00CF3F10"/>
    <w:rsid w:val="00D226DD"/>
    <w:rsid w:val="00D2594F"/>
    <w:rsid w:val="00D449C9"/>
    <w:rsid w:val="00D76D5B"/>
    <w:rsid w:val="00D76FDC"/>
    <w:rsid w:val="00D8261B"/>
    <w:rsid w:val="00DC3F1F"/>
    <w:rsid w:val="00DF0170"/>
    <w:rsid w:val="00E23A0D"/>
    <w:rsid w:val="00E5497B"/>
    <w:rsid w:val="00E6014E"/>
    <w:rsid w:val="00E700B3"/>
    <w:rsid w:val="00E925BF"/>
    <w:rsid w:val="00EC4346"/>
    <w:rsid w:val="00EC56BB"/>
    <w:rsid w:val="00F26549"/>
    <w:rsid w:val="00F359A4"/>
    <w:rsid w:val="00F641CB"/>
    <w:rsid w:val="00FC3A0C"/>
    <w:rsid w:val="00FF5506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CF4D63"/>
  <w15:chartTrackingRefBased/>
  <w15:docId w15:val="{34D45BBB-13C9-4D34-8CD7-3A8072F41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Tahoma" w:hAnsi="Tahoma" w:cs="Tahoma"/>
      <w:b/>
      <w:bCs/>
      <w:sz w:val="22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 w:cs="Tahoma"/>
      <w:b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ahoma" w:hAnsi="Tahoma" w:cs="Tahoma"/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ind w:firstLine="6372"/>
    </w:pPr>
    <w:rPr>
      <w:rFonts w:ascii="Tahoma" w:hAnsi="Tahoma" w:cs="Tahoma"/>
      <w:sz w:val="18"/>
    </w:rPr>
  </w:style>
  <w:style w:type="paragraph" w:styleId="Tekstpodstawowy">
    <w:name w:val="Body Text"/>
    <w:basedOn w:val="Normalny"/>
    <w:semiHidden/>
    <w:rPr>
      <w:rFonts w:ascii="Tahoma" w:hAnsi="Tahoma" w:cs="Tahoma"/>
      <w:sz w:val="18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z w:val="22"/>
      <w:szCs w:val="20"/>
    </w:rPr>
  </w:style>
  <w:style w:type="paragraph" w:styleId="Tekstpodstawowy2">
    <w:name w:val="Body Text 2"/>
    <w:basedOn w:val="Normalny"/>
    <w:semiHidden/>
    <w:rPr>
      <w:rFonts w:ascii="Tahoma" w:hAnsi="Tahoma" w:cs="Tahoma"/>
      <w:sz w:val="22"/>
    </w:rPr>
  </w:style>
  <w:style w:type="paragraph" w:styleId="Tekstpodstawowy3">
    <w:name w:val="Body Text 3"/>
    <w:basedOn w:val="Normalny"/>
    <w:semiHidden/>
    <w:pPr>
      <w:jc w:val="both"/>
    </w:pPr>
    <w:rPr>
      <w:rFonts w:ascii="Tahoma" w:hAnsi="Tahoma" w:cs="Tahoma"/>
      <w:sz w:val="16"/>
    </w:rPr>
  </w:style>
  <w:style w:type="character" w:styleId="Numerstrony">
    <w:name w:val="page number"/>
    <w:basedOn w:val="Domylnaczcionkaakapitu"/>
    <w:semiHidden/>
  </w:style>
  <w:style w:type="paragraph" w:customStyle="1" w:styleId="Trescpunktu">
    <w:name w:val="Tresc punktu"/>
    <w:basedOn w:val="Normalny"/>
    <w:pPr>
      <w:ind w:left="425" w:hanging="425"/>
      <w:jc w:val="both"/>
    </w:pPr>
    <w:rPr>
      <w:sz w:val="22"/>
    </w:rPr>
  </w:style>
  <w:style w:type="paragraph" w:styleId="Tekstpodstawowywcity2">
    <w:name w:val="Body Text Indent 2"/>
    <w:basedOn w:val="Normalny"/>
    <w:semiHidden/>
    <w:pPr>
      <w:spacing w:line="360" w:lineRule="auto"/>
      <w:ind w:firstLine="284"/>
      <w:jc w:val="both"/>
    </w:pPr>
    <w:rPr>
      <w:rFonts w:ascii="Tahoma" w:hAnsi="Tahoma"/>
      <w:sz w:val="22"/>
    </w:rPr>
  </w:style>
  <w:style w:type="paragraph" w:styleId="Tekstpodstawowywcity3">
    <w:name w:val="Body Text Indent 3"/>
    <w:basedOn w:val="Normalny"/>
    <w:semiHidden/>
    <w:pPr>
      <w:spacing w:line="400" w:lineRule="exact"/>
      <w:ind w:left="142" w:hanging="142"/>
      <w:jc w:val="both"/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ZnakZnak">
    <w:name w:val="Znak Znak"/>
    <w:rPr>
      <w:rFonts w:ascii="Tahoma" w:hAnsi="Tahoma"/>
      <w:sz w:val="22"/>
      <w:lang w:val="pl-PL" w:eastAsia="pl-PL" w:bidi="ar-SA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rPr>
      <w:rFonts w:ascii="Tahoma" w:hAnsi="Tahoma"/>
      <w:b/>
      <w:kern w:val="28"/>
      <w:sz w:val="28"/>
      <w:lang w:val="pl-PL" w:eastAsia="pl-PL" w:bidi="ar-SA"/>
    </w:rPr>
  </w:style>
  <w:style w:type="character" w:styleId="Odwoaniedokomentarza">
    <w:name w:val="annotation reference"/>
    <w:uiPriority w:val="99"/>
    <w:semiHidden/>
    <w:unhideWhenUsed/>
    <w:rsid w:val="00AF7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71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14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1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F714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1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F714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semiHidden/>
    <w:rsid w:val="00B22BDE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11</TotalTime>
  <Pages>1</Pages>
  <Words>414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PAŃSTWOWA INSPEKCJA PRACY</vt:lpstr>
    </vt:vector>
  </TitlesOfParts>
  <Company>PIP OIP Katowice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PAŃSTWOWA INSPEKCJA PRACY</dc:title>
  <dc:subject/>
  <dc:creator>Sobiesław Jaroszek</dc:creator>
  <cp:keywords/>
  <cp:lastModifiedBy>Tomasz Pawłowski</cp:lastModifiedBy>
  <cp:revision>16</cp:revision>
  <cp:lastPrinted>2004-04-02T12:27:00Z</cp:lastPrinted>
  <dcterms:created xsi:type="dcterms:W3CDTF">2023-01-31T10:56:00Z</dcterms:created>
  <dcterms:modified xsi:type="dcterms:W3CDTF">2026-06-18T12:45:00Z</dcterms:modified>
</cp:coreProperties>
</file>